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EE71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BOSTOK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FF44051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Weaver.</w:t>
      </w:r>
    </w:p>
    <w:p w14:paraId="2854200B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E1DD0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A89E8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Sebroke</w:t>
      </w:r>
      <w:proofErr w:type="spellEnd"/>
      <w:r>
        <w:rPr>
          <w:rFonts w:ascii="Times New Roman" w:hAnsi="Times New Roman" w:cs="Times New Roman"/>
          <w:sz w:val="24"/>
          <w:szCs w:val="24"/>
        </w:rPr>
        <w:t>, Abbot of Gloucester(q.v.), brought a plaint of debt against him,</w:t>
      </w:r>
    </w:p>
    <w:p w14:paraId="18795EDA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Grove(q.v.)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Bikelere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Gloucester.</w:t>
      </w:r>
    </w:p>
    <w:p w14:paraId="0338954F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CC4AF73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B87A7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FD6FA" w14:textId="77777777" w:rsidR="003006B3" w:rsidRDefault="003006B3" w:rsidP="00300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26032D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E4B86" w14:textId="77777777" w:rsidR="003006B3" w:rsidRDefault="003006B3" w:rsidP="009139A6">
      <w:r>
        <w:separator/>
      </w:r>
    </w:p>
  </w:endnote>
  <w:endnote w:type="continuationSeparator" w:id="0">
    <w:p w14:paraId="4AD5C2F2" w14:textId="77777777" w:rsidR="003006B3" w:rsidRDefault="003006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F1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6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84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E1EE" w14:textId="77777777" w:rsidR="003006B3" w:rsidRDefault="003006B3" w:rsidP="009139A6">
      <w:r>
        <w:separator/>
      </w:r>
    </w:p>
  </w:footnote>
  <w:footnote w:type="continuationSeparator" w:id="0">
    <w:p w14:paraId="1A158077" w14:textId="77777777" w:rsidR="003006B3" w:rsidRDefault="003006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E7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A5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41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6B3"/>
    <w:rsid w:val="000666E0"/>
    <w:rsid w:val="002510B7"/>
    <w:rsid w:val="003006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2693D"/>
  <w15:chartTrackingRefBased/>
  <w15:docId w15:val="{E2F27CD9-C775-44AC-B401-65544C91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0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2022-09-04T13:47:00Z</dcterms:created>
  <dcterms:modified xsi:type="dcterms:W3CDTF">2022-09-04T13:49:00Z</dcterms:modified>
</cp:coreProperties>
</file>